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64B06" w14:textId="1DCBF48A" w:rsidR="0020216A" w:rsidRPr="00841BCD" w:rsidRDefault="0020216A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Start w:id="3" w:name="historyclause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4" w:name="_Ref452454252"/>
      <w:bookmarkEnd w:id="4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</w:t>
      </w:r>
      <w:r w:rsidR="00C511DD">
        <w:rPr>
          <w:rFonts w:ascii="Arial" w:eastAsia="SimSun" w:hAnsi="Arial"/>
          <w:b/>
          <w:sz w:val="24"/>
        </w:rPr>
        <w:t>6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4837CA" w:rsidRPr="004837CA">
        <w:rPr>
          <w:rFonts w:ascii="Arial" w:eastAsia="SimSun" w:hAnsi="Arial"/>
          <w:b/>
          <w:bCs/>
          <w:sz w:val="24"/>
          <w:lang w:eastAsia="ja-JP"/>
        </w:rPr>
        <w:t>R4-2300429</w:t>
      </w:r>
    </w:p>
    <w:p w14:paraId="5A59205C" w14:textId="2229D3C0" w:rsidR="0020216A" w:rsidRPr="000F3A2F" w:rsidRDefault="008A32F4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Athens Greece</w:t>
      </w:r>
      <w:r w:rsidR="0020216A">
        <w:rPr>
          <w:rFonts w:ascii="Arial" w:eastAsia="SimSun" w:hAnsi="Arial"/>
          <w:b/>
          <w:sz w:val="24"/>
        </w:rPr>
        <w:t xml:space="preserve">, </w:t>
      </w:r>
      <w:r w:rsidR="0064092F">
        <w:rPr>
          <w:rFonts w:ascii="Arial" w:eastAsia="SimSun" w:hAnsi="Arial"/>
          <w:b/>
          <w:sz w:val="24"/>
        </w:rPr>
        <w:t>27 Feb</w:t>
      </w:r>
      <w:r w:rsidR="0020216A">
        <w:rPr>
          <w:rFonts w:ascii="Arial" w:eastAsia="SimSun" w:hAnsi="Arial"/>
          <w:b/>
          <w:sz w:val="24"/>
        </w:rPr>
        <w:t xml:space="preserve"> – </w:t>
      </w:r>
      <w:r w:rsidR="0064092F">
        <w:rPr>
          <w:rFonts w:ascii="Arial" w:eastAsia="SimSun" w:hAnsi="Arial"/>
          <w:b/>
          <w:sz w:val="24"/>
        </w:rPr>
        <w:t>3</w:t>
      </w:r>
      <w:r w:rsidR="0020216A">
        <w:rPr>
          <w:rFonts w:ascii="Arial" w:eastAsia="SimSun" w:hAnsi="Arial"/>
          <w:b/>
          <w:sz w:val="24"/>
        </w:rPr>
        <w:t xml:space="preserve"> </w:t>
      </w:r>
      <w:proofErr w:type="gramStart"/>
      <w:r w:rsidR="0064092F">
        <w:rPr>
          <w:rFonts w:ascii="Arial" w:eastAsia="SimSun" w:hAnsi="Arial"/>
          <w:b/>
          <w:sz w:val="24"/>
        </w:rPr>
        <w:t>Mar</w:t>
      </w:r>
      <w:r w:rsidR="0020216A" w:rsidRPr="009C576E">
        <w:rPr>
          <w:rFonts w:ascii="Arial" w:eastAsia="SimSun" w:hAnsi="Arial"/>
          <w:b/>
          <w:sz w:val="24"/>
        </w:rPr>
        <w:t>,</w:t>
      </w:r>
      <w:proofErr w:type="gramEnd"/>
      <w:r w:rsidR="0020216A">
        <w:rPr>
          <w:rFonts w:ascii="Arial" w:eastAsia="SimSun" w:hAnsi="Arial"/>
          <w:b/>
          <w:sz w:val="24"/>
        </w:rPr>
        <w:t xml:space="preserve"> </w:t>
      </w:r>
      <w:r w:rsidR="0020216A" w:rsidRPr="000F3A2F">
        <w:rPr>
          <w:rFonts w:ascii="Arial" w:eastAsia="SimSun" w:hAnsi="Arial"/>
          <w:b/>
          <w:sz w:val="24"/>
        </w:rPr>
        <w:t>202</w:t>
      </w:r>
      <w:r w:rsidR="0064092F">
        <w:rPr>
          <w:rFonts w:ascii="Arial" w:eastAsia="SimSun" w:hAnsi="Arial"/>
          <w:b/>
          <w:sz w:val="24"/>
        </w:rPr>
        <w:t>3</w:t>
      </w:r>
    </w:p>
    <w:bookmarkEnd w:id="1"/>
    <w:bookmarkEnd w:id="2"/>
    <w:p w14:paraId="7155C37A" w14:textId="77777777" w:rsidR="007B6528" w:rsidRDefault="007B6528">
      <w:pPr>
        <w:tabs>
          <w:tab w:val="left" w:pos="2160"/>
        </w:tabs>
        <w:rPr>
          <w:rFonts w:ascii="Arial" w:hAnsi="Arial" w:cs="Arial"/>
          <w:b/>
        </w:rPr>
      </w:pPr>
    </w:p>
    <w:p w14:paraId="02391E2E" w14:textId="0B2E508D" w:rsidR="007B6528" w:rsidRDefault="00F257E9">
      <w:pPr>
        <w:pStyle w:val="CH"/>
      </w:pPr>
      <w:r>
        <w:t>Title:</w:t>
      </w:r>
      <w:r>
        <w:tab/>
      </w:r>
      <w:r w:rsidR="00910EB0" w:rsidRPr="00910EB0">
        <w:rPr>
          <w:lang w:val="en-US"/>
        </w:rPr>
        <w:t xml:space="preserve">UE RF specification impact due to </w:t>
      </w:r>
      <w:r w:rsidR="00C524F4" w:rsidRPr="00C524F4">
        <w:rPr>
          <w:lang w:val="en-US"/>
        </w:rPr>
        <w:t>Introduction of 900 MHz LTE Band in the US</w:t>
      </w:r>
    </w:p>
    <w:p w14:paraId="64476BC1" w14:textId="4F0500FD" w:rsidR="007B6528" w:rsidRDefault="00F257E9">
      <w:pPr>
        <w:pStyle w:val="CH"/>
      </w:pPr>
      <w:r>
        <w:t>Agenda item:</w:t>
      </w:r>
      <w:r>
        <w:tab/>
      </w:r>
      <w:r w:rsidR="003C7921" w:rsidRPr="003C7921">
        <w:t>10.4.3</w:t>
      </w:r>
    </w:p>
    <w:p w14:paraId="22FDA8EE" w14:textId="0FC817E9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CB2425">
        <w:t>Nokia</w:t>
      </w:r>
    </w:p>
    <w:p w14:paraId="78466675" w14:textId="7713DEA2" w:rsidR="007B6528" w:rsidRDefault="00F257E9">
      <w:pPr>
        <w:pStyle w:val="CH"/>
      </w:pPr>
      <w:r>
        <w:t>Document for:</w:t>
      </w:r>
      <w:r>
        <w:tab/>
      </w:r>
      <w:r w:rsidR="00611E6B">
        <w:t>Discussion</w:t>
      </w:r>
    </w:p>
    <w:p w14:paraId="3FD598F4" w14:textId="77777777" w:rsidR="007B6528" w:rsidRDefault="007B6528">
      <w:pPr>
        <w:pStyle w:val="CH"/>
        <w:rPr>
          <w:b w:val="0"/>
        </w:rPr>
      </w:pPr>
    </w:p>
    <w:p w14:paraId="0059ABA0" w14:textId="77777777" w:rsidR="007B6528" w:rsidRDefault="00F257E9" w:rsidP="00C36430">
      <w:pPr>
        <w:pStyle w:val="Heading1"/>
      </w:pPr>
      <w:r>
        <w:t>1</w:t>
      </w:r>
      <w:r>
        <w:tab/>
      </w:r>
      <w:r w:rsidRPr="00C36430">
        <w:t>Background</w:t>
      </w:r>
      <w:r>
        <w:t xml:space="preserve"> </w:t>
      </w:r>
    </w:p>
    <w:p w14:paraId="0B19CA95" w14:textId="53147833" w:rsidR="007B6528" w:rsidRDefault="00EA78C3" w:rsidP="00EA78C3">
      <w:r>
        <w:t xml:space="preserve">In this contribution we discuss the necessary changes into 38.101-1 due to </w:t>
      </w:r>
      <w:r w:rsidR="008F083C">
        <w:t xml:space="preserve">WI on </w:t>
      </w:r>
      <w:r w:rsidR="008F083C" w:rsidRPr="008F083C">
        <w:t xml:space="preserve">Introduction of 900 MHz LTE Band in the US </w:t>
      </w:r>
      <w:r>
        <w:t>[1]</w:t>
      </w:r>
      <w:r w:rsidR="008C5A3C">
        <w:t>, see Figure 1.</w:t>
      </w:r>
    </w:p>
    <w:p w14:paraId="6AAF3A32" w14:textId="53541996" w:rsidR="008C5A3C" w:rsidRDefault="008C5A3C" w:rsidP="00EA78C3">
      <w:r w:rsidRPr="008C5A3C">
        <w:rPr>
          <w:noProof/>
        </w:rPr>
        <w:drawing>
          <wp:inline distT="0" distB="0" distL="0" distR="0" wp14:anchorId="3D7CC67B" wp14:editId="30BBC3D5">
            <wp:extent cx="6122035" cy="79121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68042" w14:textId="78E04117" w:rsidR="008C5A3C" w:rsidRPr="008C5A3C" w:rsidRDefault="008C5A3C" w:rsidP="00EA78C3">
      <w:pPr>
        <w:rPr>
          <w:b/>
          <w:bCs/>
        </w:rPr>
      </w:pPr>
      <w:r>
        <w:br/>
      </w:r>
      <w:r w:rsidRPr="008C5A3C">
        <w:rPr>
          <w:b/>
          <w:bCs/>
        </w:rPr>
        <w:t>Figure 1: Introduction of 900 MHz LTE Band in the US</w:t>
      </w:r>
    </w:p>
    <w:p w14:paraId="3AE7BC62" w14:textId="3C1305DD" w:rsidR="00621F70" w:rsidRDefault="00C36430" w:rsidP="00C36430">
      <w:pPr>
        <w:pStyle w:val="Heading1"/>
      </w:pPr>
      <w:r>
        <w:t xml:space="preserve">2 </w:t>
      </w:r>
      <w:r w:rsidR="0011502F">
        <w:tab/>
      </w:r>
      <w:r>
        <w:t>Discussion</w:t>
      </w:r>
    </w:p>
    <w:p w14:paraId="40D4D064" w14:textId="3D36347A" w:rsidR="0045507B" w:rsidRDefault="00EA78C3" w:rsidP="0045507B">
      <w:r>
        <w:t xml:space="preserve">In </w:t>
      </w:r>
      <w:r w:rsidRPr="00EA78C3">
        <w:t>Table 1</w:t>
      </w:r>
      <w:r>
        <w:t xml:space="preserve"> we go trough all UE Tx and Rx requirements one by one and asses which requirements need modification with introduction </w:t>
      </w:r>
      <w:r w:rsidR="00880482" w:rsidRPr="00880482">
        <w:t>of 900 MHz LTE Band in the US</w:t>
      </w:r>
      <w:r>
        <w:t xml:space="preserve">. We also present as reference how </w:t>
      </w:r>
      <w:r w:rsidR="00BB4779">
        <w:t xml:space="preserve">current band 8 is </w:t>
      </w:r>
      <w:r>
        <w:t>specifi</w:t>
      </w:r>
      <w:r w:rsidR="008F45AF">
        <w:t>ed</w:t>
      </w:r>
      <w:r>
        <w:t>.</w:t>
      </w:r>
    </w:p>
    <w:p w14:paraId="11024E66" w14:textId="3ECC7AB1" w:rsidR="00EA78C3" w:rsidRDefault="00EA78C3" w:rsidP="00EA78C3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Specification impact analysis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4"/>
        <w:gridCol w:w="3194"/>
        <w:gridCol w:w="3513"/>
      </w:tblGrid>
      <w:tr w:rsidR="00EA78C3" w:rsidRPr="00EA78C3" w14:paraId="4E01103F" w14:textId="77777777" w:rsidTr="00EA78C3">
        <w:trPr>
          <w:trHeight w:val="310"/>
        </w:trPr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F4B4E" w14:textId="4BF38611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i-FI"/>
              </w:rPr>
              <w:t>NR UE Tx/</w:t>
            </w:r>
            <w:r w:rsidR="002C1BD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i-FI"/>
              </w:rPr>
              <w:t>Rx</w:t>
            </w:r>
            <w:r w:rsidRPr="00EA78C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i-FI"/>
              </w:rPr>
              <w:t xml:space="preserve"> requirement</w:t>
            </w:r>
          </w:p>
        </w:tc>
        <w:tc>
          <w:tcPr>
            <w:tcW w:w="1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8DDB4" w14:textId="65C72DD9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i-FI"/>
              </w:rPr>
              <w:t xml:space="preserve">Current LTE specification for </w:t>
            </w:r>
            <w:r w:rsidR="00E3768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i-FI"/>
              </w:rPr>
              <w:t>band 8</w:t>
            </w:r>
          </w:p>
        </w:tc>
        <w:tc>
          <w:tcPr>
            <w:tcW w:w="1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E3195" w14:textId="1EE1A3CC" w:rsidR="00EA78C3" w:rsidRPr="00EA78C3" w:rsidRDefault="00EA78C3" w:rsidP="00EA78C3">
            <w:pPr>
              <w:spacing w:after="0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fi-FI" w:eastAsia="fi-FI"/>
              </w:rPr>
            </w:pPr>
            <w:r w:rsidRPr="002C1BD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fi-FI"/>
              </w:rPr>
              <w:t>Proposal</w:t>
            </w:r>
            <w:r w:rsidRPr="00EA78C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fi-FI" w:eastAsia="fi-FI"/>
              </w:rPr>
              <w:t xml:space="preserve"> for NR </w:t>
            </w:r>
            <w:r w:rsidR="00E3768B" w:rsidRPr="00E3768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fi-FI" w:eastAsia="fi-FI"/>
              </w:rPr>
              <w:t xml:space="preserve">900 MHz LTE Band in </w:t>
            </w:r>
            <w:proofErr w:type="spellStart"/>
            <w:r w:rsidR="00E3768B" w:rsidRPr="00E3768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fi-FI" w:eastAsia="fi-FI"/>
              </w:rPr>
              <w:t>the</w:t>
            </w:r>
            <w:proofErr w:type="spellEnd"/>
            <w:r w:rsidR="00E3768B" w:rsidRPr="00E3768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fi-FI" w:eastAsia="fi-FI"/>
              </w:rPr>
              <w:t xml:space="preserve"> US</w:t>
            </w:r>
          </w:p>
        </w:tc>
      </w:tr>
      <w:tr w:rsidR="00602850" w:rsidRPr="00EA78C3" w14:paraId="2989E7F7" w14:textId="77777777" w:rsidTr="00B940AA">
        <w:trPr>
          <w:trHeight w:val="31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9290A" w14:textId="03CC83A6" w:rsidR="00602850" w:rsidRPr="00EA78C3" w:rsidRDefault="00602850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>6.2.</w:t>
            </w:r>
            <w:r w:rsidR="0085354F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>2</w:t>
            </w:r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 xml:space="preserve"> UE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>maximum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 xml:space="preserve"> output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>power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5C1E15" w14:textId="77777777" w:rsidR="00602850" w:rsidRDefault="00602850" w:rsidP="00602850">
            <w:pPr>
              <w:spacing w:after="0"/>
              <w:rPr>
                <w:rFonts w:cs="Arial"/>
                <w:vertAlign w:val="superscript"/>
              </w:rPr>
            </w:pPr>
            <w:r w:rsidRPr="001D386E">
              <w:rPr>
                <w:rFonts w:cs="Arial"/>
              </w:rPr>
              <w:t>23</w:t>
            </w:r>
            <w:r>
              <w:rPr>
                <w:rFonts w:cs="Arial"/>
              </w:rPr>
              <w:t xml:space="preserve"> </w:t>
            </w: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  <w:p w14:paraId="3B082A8B" w14:textId="69BAA17F" w:rsidR="00602850" w:rsidRPr="00EA78C3" w:rsidRDefault="00804482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NOTE 2:</w:t>
            </w:r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ab/>
              <w:t xml:space="preserve">2 </w:t>
            </w:r>
            <w:proofErr w:type="spellStart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refers</w:t>
            </w:r>
            <w:proofErr w:type="spellEnd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to </w:t>
            </w:r>
            <w:proofErr w:type="spellStart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the</w:t>
            </w:r>
            <w:proofErr w:type="spellEnd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transmission </w:t>
            </w:r>
            <w:proofErr w:type="spellStart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bandwidths</w:t>
            </w:r>
            <w:proofErr w:type="spellEnd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(</w:t>
            </w:r>
            <w:proofErr w:type="spellStart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Figure</w:t>
            </w:r>
            <w:proofErr w:type="spellEnd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5.6-1) </w:t>
            </w:r>
            <w:proofErr w:type="spellStart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confined</w:t>
            </w:r>
            <w:proofErr w:type="spellEnd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within</w:t>
            </w:r>
            <w:proofErr w:type="spellEnd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FUL_low</w:t>
            </w:r>
            <w:proofErr w:type="spellEnd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and </w:t>
            </w:r>
            <w:proofErr w:type="spellStart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FUL_low</w:t>
            </w:r>
            <w:proofErr w:type="spellEnd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+ 4 MHz </w:t>
            </w:r>
            <w:proofErr w:type="spellStart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or</w:t>
            </w:r>
            <w:proofErr w:type="spellEnd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FUL_high</w:t>
            </w:r>
            <w:proofErr w:type="spellEnd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– 4 MHz and </w:t>
            </w:r>
            <w:proofErr w:type="spellStart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FUL_high</w:t>
            </w:r>
            <w:proofErr w:type="spellEnd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, </w:t>
            </w:r>
            <w:proofErr w:type="spellStart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the</w:t>
            </w:r>
            <w:proofErr w:type="spellEnd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maximum</w:t>
            </w:r>
            <w:proofErr w:type="spellEnd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output </w:t>
            </w:r>
            <w:proofErr w:type="spellStart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power</w:t>
            </w:r>
            <w:proofErr w:type="spellEnd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requirement</w:t>
            </w:r>
            <w:proofErr w:type="spellEnd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is </w:t>
            </w:r>
            <w:proofErr w:type="spellStart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relaxed</w:t>
            </w:r>
            <w:proofErr w:type="spellEnd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by </w:t>
            </w:r>
            <w:proofErr w:type="spellStart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reducing</w:t>
            </w:r>
            <w:proofErr w:type="spellEnd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the</w:t>
            </w:r>
            <w:proofErr w:type="spellEnd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lower</w:t>
            </w:r>
            <w:proofErr w:type="spellEnd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tolerance</w:t>
            </w:r>
            <w:proofErr w:type="spellEnd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limit</w:t>
            </w:r>
            <w:proofErr w:type="spellEnd"/>
            <w:r w:rsidRPr="0080448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by 1.5 dB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E9A1E" w14:textId="77777777" w:rsidR="00804482" w:rsidRDefault="00804482" w:rsidP="00804482">
            <w:pPr>
              <w:spacing w:after="0"/>
              <w:rPr>
                <w:rFonts w:cs="Arial"/>
                <w:vertAlign w:val="superscript"/>
              </w:rPr>
            </w:pPr>
            <w:r w:rsidRPr="001D386E">
              <w:rPr>
                <w:rFonts w:cs="Arial"/>
              </w:rPr>
              <w:t>23</w:t>
            </w:r>
            <w:r>
              <w:rPr>
                <w:rFonts w:cs="Arial"/>
              </w:rPr>
              <w:t xml:space="preserve"> </w:t>
            </w:r>
            <w:r w:rsidRPr="001D386E">
              <w:rPr>
                <w:rFonts w:cs="Arial"/>
              </w:rPr>
              <w:t>±2</w:t>
            </w:r>
            <w:r w:rsidRPr="001D386E">
              <w:rPr>
                <w:rFonts w:cs="Arial"/>
                <w:vertAlign w:val="superscript"/>
              </w:rPr>
              <w:t>2</w:t>
            </w:r>
          </w:p>
          <w:p w14:paraId="4354DC08" w14:textId="5BB0715C" w:rsidR="00602850" w:rsidRPr="00EA78C3" w:rsidRDefault="00804482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Note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2 is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needed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as band 8 duplex-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filter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is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assumed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used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otherwise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would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not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be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needed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.</w:t>
            </w:r>
          </w:p>
        </w:tc>
      </w:tr>
      <w:tr w:rsidR="00602850" w:rsidRPr="00EA78C3" w14:paraId="1FB0C8FB" w14:textId="77777777" w:rsidTr="00EA78C3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4A607" w14:textId="3EF8E2D5" w:rsidR="00602850" w:rsidRPr="00EA78C3" w:rsidRDefault="00602850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>6.2.</w:t>
            </w:r>
            <w:r w:rsidR="0085354F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>3</w:t>
            </w:r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 xml:space="preserve"> MPR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23655" w14:textId="197F3014" w:rsidR="00602850" w:rsidRPr="00EA78C3" w:rsidRDefault="00097F48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MPR is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same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for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all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bands</w:t>
            </w:r>
            <w:proofErr w:type="spellEnd"/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B21EA" w14:textId="7D26EFDD" w:rsidR="00602850" w:rsidRPr="00EA78C3" w:rsidRDefault="00097F48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MPR can be applied to new band</w:t>
            </w:r>
          </w:p>
        </w:tc>
      </w:tr>
      <w:tr w:rsidR="00602850" w:rsidRPr="00EA78C3" w14:paraId="41CF49D5" w14:textId="77777777" w:rsidTr="00EA78C3">
        <w:trPr>
          <w:trHeight w:val="87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AF6C9" w14:textId="6C02CE39" w:rsidR="00602850" w:rsidRPr="00EA78C3" w:rsidRDefault="00602850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>6.2.</w:t>
            </w:r>
            <w:r w:rsidR="0085354F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>4</w:t>
            </w:r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 xml:space="preserve"> A-MPR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A604D" w14:textId="6217A0B0" w:rsidR="00602850" w:rsidRPr="00EA78C3" w:rsidRDefault="004A4E30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Band 8 does not have A-MPR 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374D" w14:textId="77BA8A56" w:rsidR="00602850" w:rsidRPr="00EA78C3" w:rsidRDefault="004A4E30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As the new band is for new region A-MPR is potentially needed</w:t>
            </w:r>
            <w:r w:rsidR="00E234E2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 to protect existing adjacent services such as band 5 and band 26.</w:t>
            </w:r>
          </w:p>
        </w:tc>
      </w:tr>
      <w:tr w:rsidR="00602850" w:rsidRPr="00EA78C3" w14:paraId="4BDAD731" w14:textId="77777777" w:rsidTr="00EA78C3">
        <w:trPr>
          <w:trHeight w:val="62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04772" w14:textId="3489B642" w:rsidR="00602850" w:rsidRPr="00EA78C3" w:rsidRDefault="00602850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>6.2.</w:t>
            </w:r>
            <w:r w:rsidR="0085354F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>5</w:t>
            </w:r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>Configured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>transmitted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4"/>
                <w:szCs w:val="24"/>
                <w:lang w:val="fi-FI" w:eastAsia="fi-FI"/>
              </w:rPr>
              <w:t>power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1BCCD" w14:textId="4DE9EF86" w:rsidR="00602850" w:rsidRPr="00EA78C3" w:rsidRDefault="00E234E2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</w:t>
            </w:r>
            <w:r w:rsidR="00602850"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DCE3" w14:textId="77777777" w:rsidR="00602850" w:rsidRPr="00EA78C3" w:rsidRDefault="00602850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602850" w:rsidRPr="00EA78C3" w14:paraId="4D75DE1F" w14:textId="77777777" w:rsidTr="00EA78C3">
        <w:trPr>
          <w:trHeight w:val="87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E4DD7" w14:textId="2222EA98" w:rsidR="00602850" w:rsidRPr="00EA78C3" w:rsidRDefault="00602850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lastRenderedPageBreak/>
              <w:t>6.3.</w:t>
            </w:r>
            <w:r w:rsidR="006B3BD9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2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Minimum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output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power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CFF2D" w14:textId="68958ADF" w:rsidR="00602850" w:rsidRPr="00EA78C3" w:rsidRDefault="00E234E2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</w:t>
            </w:r>
            <w:r w:rsidR="00602850"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agnostic, -40 dBm.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6BE4" w14:textId="16533C6C" w:rsidR="00602850" w:rsidRPr="00EA78C3" w:rsidRDefault="00E234E2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602850" w:rsidRPr="00EA78C3" w14:paraId="348EB900" w14:textId="77777777" w:rsidTr="00EA78C3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7325D" w14:textId="66C83986" w:rsidR="00602850" w:rsidRPr="00EA78C3" w:rsidRDefault="00602850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 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6.3.</w:t>
            </w:r>
            <w:r w:rsidR="006B3BD9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3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Transmit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OFF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power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3F13B" w14:textId="447DDCE0" w:rsidR="00602850" w:rsidRPr="00EA78C3" w:rsidRDefault="00E234E2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r w:rsidR="00602850"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agnostic, -50 dBm.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16F0" w14:textId="1241A8B8" w:rsidR="00602850" w:rsidRPr="00EA78C3" w:rsidRDefault="00602850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no specification impact</w:t>
            </w:r>
          </w:p>
        </w:tc>
      </w:tr>
      <w:tr w:rsidR="00E234E2" w:rsidRPr="00EA78C3" w14:paraId="6DDFCE13" w14:textId="77777777" w:rsidTr="00EF0861">
        <w:trPr>
          <w:trHeight w:val="29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BF73C" w14:textId="001B3C62" w:rsidR="00E234E2" w:rsidRPr="00EA78C3" w:rsidRDefault="00E234E2" w:rsidP="00E234E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6.3.</w:t>
            </w:r>
            <w:r w:rsidR="00A90778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4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 Transmit ON/OFF time mask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28A883" w14:textId="36676EC4" w:rsidR="00E234E2" w:rsidRPr="00EA78C3" w:rsidRDefault="00E234E2" w:rsidP="00E234E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604C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A320" w14:textId="77777777" w:rsidR="00E234E2" w:rsidRPr="00EA78C3" w:rsidRDefault="00E234E2" w:rsidP="00E234E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E234E2" w:rsidRPr="00EA78C3" w14:paraId="3C1679EF" w14:textId="77777777" w:rsidTr="00EF0861">
        <w:trPr>
          <w:trHeight w:val="29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1ABBC" w14:textId="7643C7E3" w:rsidR="00E234E2" w:rsidRPr="00EA78C3" w:rsidRDefault="00E234E2" w:rsidP="00E234E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6.3.</w:t>
            </w:r>
            <w:r w:rsidR="00A90778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5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Power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control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561672" w14:textId="5F279A21" w:rsidR="00E234E2" w:rsidRPr="00EA78C3" w:rsidRDefault="00E234E2" w:rsidP="00E234E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604C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1ABC" w14:textId="77777777" w:rsidR="00E234E2" w:rsidRPr="00EA78C3" w:rsidRDefault="00E234E2" w:rsidP="00E234E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E234E2" w:rsidRPr="00EA78C3" w14:paraId="35F6A921" w14:textId="77777777" w:rsidTr="00EF0861">
        <w:trPr>
          <w:trHeight w:val="29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0A548" w14:textId="2213D3B6" w:rsidR="00E234E2" w:rsidRPr="00EA78C3" w:rsidRDefault="00E234E2" w:rsidP="00E234E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6.</w:t>
            </w:r>
            <w:r w:rsidR="001319B9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5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.1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Frequency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error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E1A4BB" w14:textId="6FEDC466" w:rsidR="00E234E2" w:rsidRPr="00EA78C3" w:rsidRDefault="00E234E2" w:rsidP="00E234E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604C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97127" w14:textId="77777777" w:rsidR="00E234E2" w:rsidRPr="00EA78C3" w:rsidRDefault="00E234E2" w:rsidP="00E234E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E234E2" w:rsidRPr="00EA78C3" w14:paraId="776A6595" w14:textId="77777777" w:rsidTr="00EF0861">
        <w:trPr>
          <w:trHeight w:val="29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32729" w14:textId="7EB091D1" w:rsidR="00E234E2" w:rsidRPr="00EA78C3" w:rsidRDefault="00E234E2" w:rsidP="00E234E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6.</w:t>
            </w:r>
            <w:r w:rsidR="00092C9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5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.2.1 EVM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C2375F" w14:textId="4AB0AB86" w:rsidR="00E234E2" w:rsidRPr="00EA78C3" w:rsidRDefault="00E234E2" w:rsidP="00E234E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604C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0B6E" w14:textId="77777777" w:rsidR="00E234E2" w:rsidRPr="00EA78C3" w:rsidRDefault="00E234E2" w:rsidP="00E234E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E234E2" w:rsidRPr="00EA78C3" w14:paraId="5CB131CF" w14:textId="77777777" w:rsidTr="00EF0861">
        <w:trPr>
          <w:trHeight w:val="29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7F140" w14:textId="06B67BE9" w:rsidR="00E234E2" w:rsidRPr="00EA78C3" w:rsidRDefault="00E234E2" w:rsidP="00E234E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6.</w:t>
            </w:r>
            <w:r w:rsidR="00F235D4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5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.2.2 Carrier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leakage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7F0249" w14:textId="02E48789" w:rsidR="00E234E2" w:rsidRPr="00EA78C3" w:rsidRDefault="00E234E2" w:rsidP="00E234E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604C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82CA" w14:textId="77777777" w:rsidR="00E234E2" w:rsidRPr="00EA78C3" w:rsidRDefault="00E234E2" w:rsidP="00E234E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E234E2" w:rsidRPr="00EA78C3" w14:paraId="25299125" w14:textId="77777777" w:rsidTr="00EF0861">
        <w:trPr>
          <w:trHeight w:val="29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0B568" w14:textId="51519FA3" w:rsidR="00E234E2" w:rsidRPr="00EA78C3" w:rsidRDefault="00E234E2" w:rsidP="00E234E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6.</w:t>
            </w:r>
            <w:r w:rsidR="00F235D4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5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.2.3 In-band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emissions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CC1D24" w14:textId="18129272" w:rsidR="00E234E2" w:rsidRPr="00EA78C3" w:rsidRDefault="00E234E2" w:rsidP="00E234E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604C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6B70F" w14:textId="77777777" w:rsidR="00E234E2" w:rsidRPr="00EA78C3" w:rsidRDefault="00E234E2" w:rsidP="00E234E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E234E2" w:rsidRPr="00EA78C3" w14:paraId="39CCCF9D" w14:textId="77777777" w:rsidTr="00EF0861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1F1FC" w14:textId="273BA191" w:rsidR="00E234E2" w:rsidRPr="00EA78C3" w:rsidRDefault="00E234E2" w:rsidP="00E234E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6.</w:t>
            </w:r>
            <w:r w:rsidR="00F235D4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5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.2.4 EVM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equalizer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spectrum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flatness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9D3D92" w14:textId="6F453600" w:rsidR="00E234E2" w:rsidRPr="00EA78C3" w:rsidRDefault="00E234E2" w:rsidP="00E234E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604C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FC888" w14:textId="77777777" w:rsidR="00E234E2" w:rsidRPr="00EA78C3" w:rsidRDefault="00E234E2" w:rsidP="00E234E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602850" w:rsidRPr="00EA78C3" w14:paraId="66CBCEEB" w14:textId="77777777" w:rsidTr="00EA78C3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59B72" w14:textId="477B4FFA" w:rsidR="00602850" w:rsidRPr="00EA78C3" w:rsidRDefault="00602850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6.</w:t>
            </w:r>
            <w:r w:rsidR="00FE2470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6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.1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Occupied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bandwidth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91CFC" w14:textId="139F2AD9" w:rsidR="00602850" w:rsidRPr="00EA78C3" w:rsidRDefault="00E234E2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9CEB4" w14:textId="02332D1F" w:rsidR="00602850" w:rsidRPr="00EA78C3" w:rsidRDefault="00E234E2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602850" w:rsidRPr="00EA78C3" w14:paraId="50975F8B" w14:textId="77777777" w:rsidTr="00EA78C3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DED0E" w14:textId="707D7C0C" w:rsidR="00602850" w:rsidRPr="00EA78C3" w:rsidRDefault="00602850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6.</w:t>
            </w:r>
            <w:r w:rsidR="00D6518C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6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.2.</w:t>
            </w:r>
            <w:r w:rsidR="00D6518C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1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Spectrum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emission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mask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C0A33" w14:textId="3DEB2389" w:rsidR="00602850" w:rsidRPr="00EA78C3" w:rsidRDefault="00E234E2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General SEM for band 8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037BF" w14:textId="65508858" w:rsidR="00602850" w:rsidRPr="00EA78C3" w:rsidRDefault="00F462A0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General SEM </w:t>
            </w:r>
            <w:r w:rsidR="00524B7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is not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 applicable for new band</w:t>
            </w:r>
          </w:p>
        </w:tc>
      </w:tr>
      <w:tr w:rsidR="00602850" w:rsidRPr="00EA78C3" w14:paraId="4A955635" w14:textId="77777777" w:rsidTr="00EA78C3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94A6F" w14:textId="42127DCC" w:rsidR="00602850" w:rsidRPr="00EA78C3" w:rsidRDefault="00602850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6.</w:t>
            </w:r>
            <w:r w:rsidR="002703CC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6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.2.</w:t>
            </w:r>
            <w:r w:rsidR="002703CC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2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="00C477BA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Additional</w:t>
            </w:r>
            <w:proofErr w:type="spellEnd"/>
            <w:r w:rsidR="00C477BA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Spectrum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emission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mask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97697" w14:textId="3C8E4B50" w:rsidR="00602850" w:rsidRPr="00EA78C3" w:rsidRDefault="00602850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758C5" w14:textId="39170010" w:rsidR="00602850" w:rsidRPr="00EA78C3" w:rsidRDefault="00F462A0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FCC SEM for new band</w:t>
            </w:r>
          </w:p>
        </w:tc>
      </w:tr>
      <w:tr w:rsidR="00600542" w:rsidRPr="00EA78C3" w14:paraId="115E0CB4" w14:textId="77777777" w:rsidTr="005A397F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90485" w14:textId="0F12E51D" w:rsidR="00600542" w:rsidRPr="00EA78C3" w:rsidRDefault="00600542" w:rsidP="0060054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6.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6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.2.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3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.1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E-UTRA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ACLR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CF5749" w14:textId="028625CC" w:rsidR="00600542" w:rsidRPr="00EA78C3" w:rsidRDefault="00600542" w:rsidP="0060054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604C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2D63" w14:textId="057E2D04" w:rsidR="00600542" w:rsidRPr="00EA78C3" w:rsidRDefault="00600542" w:rsidP="00600542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466EED" w:rsidRPr="00EA78C3" w14:paraId="0753A721" w14:textId="77777777" w:rsidTr="00540CF7">
        <w:trPr>
          <w:trHeight w:val="87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A1D48" w14:textId="53937A6E" w:rsidR="00466EED" w:rsidRPr="00EA78C3" w:rsidRDefault="00466EED" w:rsidP="00466EE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6.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6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.2.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3</w:t>
            </w: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.2 UTRA ACLR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E24B14" w14:textId="1D80211B" w:rsidR="00466EED" w:rsidRPr="00EA78C3" w:rsidRDefault="00466EED" w:rsidP="00466EE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604C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7206C" w14:textId="4D08337E" w:rsidR="00466EED" w:rsidRPr="00EA78C3" w:rsidRDefault="00466EED" w:rsidP="00466EE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D238DB" w:rsidRPr="00EA78C3" w14:paraId="0C321C9E" w14:textId="77777777" w:rsidTr="009E278C">
        <w:trPr>
          <w:trHeight w:val="87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F52F0" w14:textId="77777777" w:rsidR="00D238DB" w:rsidRPr="00EA78C3" w:rsidRDefault="00D238DB" w:rsidP="00D238D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6.5.3.1 General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spurious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emissions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5D92A3" w14:textId="118ACC5A" w:rsidR="00D238DB" w:rsidRPr="00EA78C3" w:rsidRDefault="00D238DB" w:rsidP="00D238D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604C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3BB3" w14:textId="4BCB28F2" w:rsidR="00D238DB" w:rsidRPr="00EA78C3" w:rsidRDefault="00D238DB" w:rsidP="00D238DB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602850" w:rsidRPr="00EA78C3" w14:paraId="3B7EAA80" w14:textId="77777777" w:rsidTr="00EA78C3">
        <w:trPr>
          <w:trHeight w:val="29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0A406" w14:textId="77777777" w:rsidR="00602850" w:rsidRPr="00EA78C3" w:rsidRDefault="00602850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6.5.3.2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Spurious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UEtoUE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co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-ex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17716" w14:textId="329E82FD" w:rsidR="00602850" w:rsidRPr="00EA78C3" w:rsidRDefault="00A44DE3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Protects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relevant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to band 8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590A" w14:textId="2AE97AE8" w:rsidR="00602850" w:rsidRPr="00EA78C3" w:rsidRDefault="00A44DE3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New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r</w:t>
            </w:r>
            <w:r w:rsidR="00D238DB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equirement</w:t>
            </w:r>
            <w:proofErr w:type="spellEnd"/>
            <w:r w:rsidR="00D238DB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="00D238DB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needed</w:t>
            </w:r>
            <w:proofErr w:type="spellEnd"/>
            <w:r w:rsidR="00D238DB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for </w:t>
            </w:r>
            <w:proofErr w:type="spellStart"/>
            <w:r w:rsidR="00D238DB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protetion</w:t>
            </w:r>
            <w:proofErr w:type="spellEnd"/>
            <w:r w:rsidR="00D238DB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of US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bands</w:t>
            </w:r>
            <w:proofErr w:type="spellEnd"/>
          </w:p>
        </w:tc>
      </w:tr>
      <w:tr w:rsidR="00602850" w:rsidRPr="00EA78C3" w14:paraId="2F46D7ED" w14:textId="77777777" w:rsidTr="00EA78C3">
        <w:trPr>
          <w:trHeight w:val="174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FD07D" w14:textId="77777777" w:rsidR="00602850" w:rsidRPr="00EA78C3" w:rsidRDefault="00602850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6.5.3.3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Additional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spurious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emissions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DF2AC" w14:textId="39719C64" w:rsidR="00602850" w:rsidRPr="00EA78C3" w:rsidRDefault="00392161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Not needed for band 8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39138" w14:textId="785DCE3E" w:rsidR="00602850" w:rsidRPr="00EA78C3" w:rsidRDefault="00392161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New requirement may be needed for protection of existing adjacent services such as band 5 and band 26.</w:t>
            </w:r>
          </w:p>
        </w:tc>
      </w:tr>
      <w:tr w:rsidR="00392161" w:rsidRPr="00EA78C3" w14:paraId="7FC2034F" w14:textId="77777777" w:rsidTr="000F4F7F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67CFB" w14:textId="77777777" w:rsidR="00392161" w:rsidRPr="00EA78C3" w:rsidRDefault="00392161" w:rsidP="003921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6.5.4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Transmit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intermodulation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8599DF" w14:textId="350CCA57" w:rsidR="00392161" w:rsidRPr="00EA78C3" w:rsidRDefault="00392161" w:rsidP="003921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604C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D0768" w14:textId="16B21721" w:rsidR="00392161" w:rsidRPr="00EA78C3" w:rsidRDefault="00392161" w:rsidP="0039216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602850" w:rsidRPr="00EA78C3" w14:paraId="62564E17" w14:textId="77777777" w:rsidTr="00EA78C3">
        <w:trPr>
          <w:trHeight w:val="87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5E86E" w14:textId="77777777" w:rsidR="00602850" w:rsidRPr="00EA78C3" w:rsidRDefault="00602850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7.3.2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Reference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sensitivity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2B22E" w14:textId="4646F298" w:rsidR="00602850" w:rsidRPr="00EA78C3" w:rsidRDefault="00636EAA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Band 8 REFSENS for 5 MHz is </w:t>
            </w:r>
            <w:r w:rsidR="006B659D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-97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A6FF7" w14:textId="239AC1E2" w:rsidR="00602850" w:rsidRPr="00EA78C3" w:rsidRDefault="006B659D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Band 8 requirement can be used as </w:t>
            </w:r>
            <w:r w:rsidR="00E312B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same duplex-filter is assumed</w:t>
            </w:r>
          </w:p>
        </w:tc>
      </w:tr>
      <w:tr w:rsidR="00F04CA9" w:rsidRPr="00EA78C3" w14:paraId="55082B6D" w14:textId="77777777" w:rsidTr="00DA2A31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EAFC2" w14:textId="77777777" w:rsidR="00F04CA9" w:rsidRPr="00EA78C3" w:rsidRDefault="00F04CA9" w:rsidP="00F04CA9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7.4 Max input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level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A9726D" w14:textId="492F3487" w:rsidR="00F04CA9" w:rsidRPr="00EA78C3" w:rsidRDefault="00F04CA9" w:rsidP="00F04CA9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604C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AE58" w14:textId="7D172B51" w:rsidR="00F04CA9" w:rsidRPr="00EA78C3" w:rsidRDefault="00F04CA9" w:rsidP="00F04CA9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F04CA9" w:rsidRPr="00EA78C3" w14:paraId="1C37DB54" w14:textId="77777777" w:rsidTr="0031194A">
        <w:trPr>
          <w:trHeight w:val="58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6DD0C" w14:textId="77777777" w:rsidR="00F04CA9" w:rsidRPr="00EA78C3" w:rsidRDefault="00F04CA9" w:rsidP="00F04CA9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7.5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Adjacent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channel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selectivity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0AF724" w14:textId="6582B779" w:rsidR="00F04CA9" w:rsidRPr="00EA78C3" w:rsidRDefault="00F04CA9" w:rsidP="00F04CA9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604C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FB7E" w14:textId="4E8D6935" w:rsidR="00F04CA9" w:rsidRPr="00EA78C3" w:rsidRDefault="00F04CA9" w:rsidP="00F04CA9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602850" w:rsidRPr="00EA78C3" w14:paraId="3B54649A" w14:textId="77777777" w:rsidTr="00EA78C3">
        <w:trPr>
          <w:trHeight w:val="87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5F517" w14:textId="77777777" w:rsidR="00602850" w:rsidRPr="00EA78C3" w:rsidRDefault="00602850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7.6.2 In-band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blocking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84974" w14:textId="7744F660" w:rsidR="00602850" w:rsidRPr="00EA78C3" w:rsidRDefault="003113A8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604C52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8F4E" w14:textId="24565750" w:rsidR="00602850" w:rsidRPr="00EA78C3" w:rsidRDefault="00F04CA9" w:rsidP="0060285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New band needs to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added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 into </w:t>
            </w:r>
            <w:r w:rsidR="00982E29" w:rsidRPr="00982E2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Table 7.6.</w:t>
            </w:r>
            <w:r w:rsidR="009716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2</w:t>
            </w:r>
            <w:r w:rsidR="00982E29" w:rsidRPr="00982E2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.1-2</w:t>
            </w:r>
          </w:p>
        </w:tc>
      </w:tr>
      <w:tr w:rsidR="00982E29" w:rsidRPr="00EA78C3" w14:paraId="793BD8A7" w14:textId="77777777" w:rsidTr="00BB0DC0">
        <w:trPr>
          <w:trHeight w:val="87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43A71" w14:textId="77777777" w:rsidR="00982E29" w:rsidRPr="00EA78C3" w:rsidRDefault="00982E29" w:rsidP="00982E29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lastRenderedPageBreak/>
              <w:t xml:space="preserve">7.6.3 Out of band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blocking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62DA5D" w14:textId="54A11F39" w:rsidR="00982E29" w:rsidRPr="00EA78C3" w:rsidRDefault="00982E29" w:rsidP="00982E29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F26B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00F68" w14:textId="182D468E" w:rsidR="00982E29" w:rsidRPr="00EA78C3" w:rsidRDefault="00982E29" w:rsidP="00982E29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New band needs to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added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 into </w:t>
            </w:r>
            <w:r w:rsidRPr="00982E2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Table 7.6.</w:t>
            </w:r>
            <w:r w:rsidR="009716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3</w:t>
            </w:r>
            <w:r w:rsidRPr="00982E2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.1-2</w:t>
            </w:r>
          </w:p>
        </w:tc>
      </w:tr>
      <w:tr w:rsidR="00184BD1" w:rsidRPr="00EA78C3" w14:paraId="3A7CD152" w14:textId="77777777" w:rsidTr="00BB0DC0">
        <w:trPr>
          <w:trHeight w:val="29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370A3" w14:textId="77777777" w:rsidR="00184BD1" w:rsidRPr="00EA78C3" w:rsidRDefault="00184BD1" w:rsidP="00184BD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7.6.4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Narrow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band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blocking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34DB55" w14:textId="278507A0" w:rsidR="00184BD1" w:rsidRPr="00EA78C3" w:rsidRDefault="00184BD1" w:rsidP="00184BD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F26B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F159D" w14:textId="1599C0FA" w:rsidR="00184BD1" w:rsidRPr="00EA78C3" w:rsidRDefault="0071583C" w:rsidP="00184BD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New band needs to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added</w:t>
            </w:r>
            <w:proofErr w:type="gramEnd"/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 into </w:t>
            </w:r>
            <w:r w:rsidRPr="00982E29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 xml:space="preserve">Table </w:t>
            </w:r>
            <w:r w:rsidR="00DC3B4D" w:rsidRPr="00DC3B4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  <w:t>7.6.4-1</w:t>
            </w:r>
          </w:p>
        </w:tc>
      </w:tr>
      <w:tr w:rsidR="00FA67A0" w:rsidRPr="00EA78C3" w14:paraId="1102CF78" w14:textId="77777777" w:rsidTr="00BB0DC0">
        <w:trPr>
          <w:trHeight w:val="87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713D9" w14:textId="77777777" w:rsidR="00FA67A0" w:rsidRPr="00EA78C3" w:rsidRDefault="00FA67A0" w:rsidP="00FA67A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Spurious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response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415C9A" w14:textId="64376A46" w:rsidR="00FA67A0" w:rsidRPr="00EA78C3" w:rsidRDefault="00FA67A0" w:rsidP="00FA67A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F26B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4195" w14:textId="641DE14B" w:rsidR="00FA67A0" w:rsidRPr="00EA78C3" w:rsidRDefault="00FA67A0" w:rsidP="00FA67A0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  <w:tr w:rsidR="00524B7D" w:rsidRPr="00EA78C3" w14:paraId="4BF8454E" w14:textId="77777777" w:rsidTr="00BB0DC0">
        <w:trPr>
          <w:trHeight w:val="870"/>
        </w:trPr>
        <w:tc>
          <w:tcPr>
            <w:tcW w:w="1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DD602" w14:textId="77777777" w:rsidR="00524B7D" w:rsidRPr="00EA78C3" w:rsidRDefault="00524B7D" w:rsidP="00524B7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7.7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Intermodulation</w:t>
            </w:r>
            <w:proofErr w:type="spellEnd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characteristics</w:t>
            </w:r>
            <w:proofErr w:type="spellEnd"/>
          </w:p>
        </w:tc>
        <w:tc>
          <w:tcPr>
            <w:tcW w:w="1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67D308" w14:textId="1A37071C" w:rsidR="00524B7D" w:rsidRPr="00EA78C3" w:rsidRDefault="00524B7D" w:rsidP="00524B7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</w:pPr>
            <w:r w:rsidRPr="00F26B61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Band agnostic</w:t>
            </w:r>
          </w:p>
        </w:tc>
        <w:tc>
          <w:tcPr>
            <w:tcW w:w="1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BE9D" w14:textId="5F2733E9" w:rsidR="00524B7D" w:rsidRPr="00EA78C3" w:rsidRDefault="00524B7D" w:rsidP="00524B7D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i-FI"/>
              </w:rPr>
            </w:pPr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 xml:space="preserve">No specification </w:t>
            </w:r>
            <w:proofErr w:type="spellStart"/>
            <w:r w:rsidRPr="00EA78C3">
              <w:rPr>
                <w:rFonts w:ascii="Calibri" w:eastAsia="Times New Roman" w:hAnsi="Calibri" w:cs="Calibri"/>
                <w:color w:val="000000"/>
                <w:sz w:val="22"/>
                <w:szCs w:val="22"/>
                <w:lang w:val="fi-FI" w:eastAsia="fi-FI"/>
              </w:rPr>
              <w:t>impact</w:t>
            </w:r>
            <w:proofErr w:type="spellEnd"/>
          </w:p>
        </w:tc>
      </w:tr>
    </w:tbl>
    <w:p w14:paraId="33143FB5" w14:textId="4D659850" w:rsidR="00EA78C3" w:rsidRDefault="00EA78C3" w:rsidP="0045507B"/>
    <w:p w14:paraId="4D911711" w14:textId="5BF7C847" w:rsidR="00EA78C3" w:rsidRPr="00524B7D" w:rsidRDefault="00524B7D" w:rsidP="0045507B">
      <w:pPr>
        <w:rPr>
          <w:b/>
          <w:bCs/>
        </w:rPr>
      </w:pPr>
      <w:r w:rsidRPr="00524B7D">
        <w:rPr>
          <w:b/>
          <w:bCs/>
        </w:rPr>
        <w:t xml:space="preserve">Observation: </w:t>
      </w:r>
      <w:r w:rsidR="00EA78C3" w:rsidRPr="00524B7D">
        <w:rPr>
          <w:b/>
          <w:bCs/>
        </w:rPr>
        <w:t xml:space="preserve">As a conclusion on table 1 we can note that most of the technical work </w:t>
      </w:r>
      <w:r w:rsidRPr="00524B7D">
        <w:rPr>
          <w:b/>
          <w:bCs/>
        </w:rPr>
        <w:t xml:space="preserve">needed </w:t>
      </w:r>
      <w:r w:rsidR="00EA78C3" w:rsidRPr="00524B7D">
        <w:rPr>
          <w:b/>
          <w:bCs/>
        </w:rPr>
        <w:t xml:space="preserve">is concentrating on defining the A-MPR for </w:t>
      </w:r>
      <w:r w:rsidRPr="00524B7D">
        <w:rPr>
          <w:b/>
          <w:bCs/>
        </w:rPr>
        <w:t>the new band to protect existing adjacent services</w:t>
      </w:r>
      <w:r w:rsidR="00984AA9" w:rsidRPr="00524B7D">
        <w:rPr>
          <w:b/>
          <w:bCs/>
        </w:rPr>
        <w:t xml:space="preserve">. </w:t>
      </w:r>
    </w:p>
    <w:p w14:paraId="7E8F648F" w14:textId="3F4B75C1" w:rsidR="007972E9" w:rsidRDefault="007972E9">
      <w:pPr>
        <w:pStyle w:val="Heading1"/>
      </w:pPr>
      <w:r>
        <w:t>3</w:t>
      </w:r>
      <w:r>
        <w:tab/>
        <w:t>Conclusion</w:t>
      </w:r>
    </w:p>
    <w:p w14:paraId="4CF13665" w14:textId="63526426" w:rsidR="0045507B" w:rsidRDefault="00984AA9" w:rsidP="0045507B">
      <w:r>
        <w:t xml:space="preserve">In this contribution we have discussed the necessary changes into </w:t>
      </w:r>
      <w:r w:rsidR="00524B7D">
        <w:t xml:space="preserve">36.101 </w:t>
      </w:r>
      <w:r>
        <w:t xml:space="preserve">due </w:t>
      </w:r>
      <w:proofErr w:type="spellStart"/>
      <w:r>
        <w:t>to</w:t>
      </w:r>
      <w:r w:rsidR="00524B7D">
        <w:t>i</w:t>
      </w:r>
      <w:r w:rsidR="00524B7D" w:rsidRPr="00524B7D">
        <w:t>Introduction</w:t>
      </w:r>
      <w:proofErr w:type="spellEnd"/>
      <w:r w:rsidR="00524B7D" w:rsidRPr="00524B7D">
        <w:t xml:space="preserve"> of 900 MHz LTE Band in the US</w:t>
      </w:r>
      <w:r>
        <w:t>.</w:t>
      </w:r>
    </w:p>
    <w:p w14:paraId="6A098B15" w14:textId="77777777" w:rsidR="00524B7D" w:rsidRPr="00524B7D" w:rsidRDefault="00524B7D" w:rsidP="00524B7D">
      <w:pPr>
        <w:rPr>
          <w:b/>
          <w:bCs/>
        </w:rPr>
      </w:pPr>
      <w:r w:rsidRPr="00524B7D">
        <w:rPr>
          <w:b/>
          <w:bCs/>
        </w:rPr>
        <w:t xml:space="preserve">Observation: As a conclusion on table 1 we can note that most of the technical work needed is concentrating on defining the A-MPR for the new band to protect existing adjacent services. </w:t>
      </w:r>
    </w:p>
    <w:p w14:paraId="57365DE0" w14:textId="295D801F" w:rsidR="007B6528" w:rsidRPr="007972E9" w:rsidRDefault="007972E9" w:rsidP="007972E9">
      <w:pPr>
        <w:pStyle w:val="Heading1"/>
      </w:pPr>
      <w:r>
        <w:t>4</w:t>
      </w:r>
      <w:r w:rsidR="00F257E9">
        <w:tab/>
        <w:t>Reference</w:t>
      </w:r>
      <w:r w:rsidR="00284AE0">
        <w:t>s</w:t>
      </w:r>
    </w:p>
    <w:bookmarkEnd w:id="3"/>
    <w:p w14:paraId="7AE06D67" w14:textId="2909E200" w:rsidR="00771F2B" w:rsidRPr="009F001E" w:rsidRDefault="00EA78C3" w:rsidP="007972E9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[1] </w:t>
      </w:r>
      <w:r w:rsidR="006D7EF2" w:rsidRPr="006D7EF2">
        <w:rPr>
          <w:rFonts w:ascii="Arial" w:hAnsi="Arial" w:cs="Arial"/>
          <w:bCs/>
        </w:rPr>
        <w:t>RP-223513</w:t>
      </w:r>
      <w:r>
        <w:rPr>
          <w:rFonts w:ascii="Arial" w:hAnsi="Arial" w:cs="Arial"/>
          <w:bCs/>
        </w:rPr>
        <w:t xml:space="preserve">, </w:t>
      </w:r>
      <w:r w:rsidR="00880482" w:rsidRPr="00880482">
        <w:rPr>
          <w:rFonts w:ascii="Arial" w:hAnsi="Arial" w:cs="Arial"/>
          <w:bCs/>
        </w:rPr>
        <w:t>New WID on Introduction of 900 MHz LTE Band in the US</w:t>
      </w:r>
      <w:r>
        <w:rPr>
          <w:rFonts w:ascii="Arial" w:hAnsi="Arial" w:cs="Arial"/>
          <w:bCs/>
        </w:rPr>
        <w:t>, RAN#9</w:t>
      </w:r>
      <w:r w:rsidR="00880482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e</w:t>
      </w:r>
    </w:p>
    <w:sectPr w:rsidR="00771F2B" w:rsidRPr="009F001E">
      <w:headerReference w:type="default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D9B85" w14:textId="77777777" w:rsidR="00FF202F" w:rsidRDefault="00FF202F">
      <w:pPr>
        <w:spacing w:after="0"/>
      </w:pPr>
      <w:r>
        <w:separator/>
      </w:r>
    </w:p>
  </w:endnote>
  <w:endnote w:type="continuationSeparator" w:id="0">
    <w:p w14:paraId="66A739B0" w14:textId="77777777" w:rsidR="00FF202F" w:rsidRDefault="00FF20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5AA1A" w14:textId="14A82C25" w:rsidR="007B6528" w:rsidRPr="001176CA" w:rsidRDefault="007B6528" w:rsidP="001176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11F45" w14:textId="77777777" w:rsidR="00FF202F" w:rsidRDefault="00FF202F">
      <w:pPr>
        <w:spacing w:after="0"/>
      </w:pPr>
      <w:r>
        <w:separator/>
      </w:r>
    </w:p>
  </w:footnote>
  <w:footnote w:type="continuationSeparator" w:id="0">
    <w:p w14:paraId="1612CADA" w14:textId="77777777" w:rsidR="00FF202F" w:rsidRDefault="00FF20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82AC" w14:textId="3EFF78D4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F4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11"/>
  </w:num>
  <w:num w:numId="7">
    <w:abstractNumId w:val="8"/>
  </w:num>
  <w:num w:numId="8">
    <w:abstractNumId w:val="6"/>
  </w:num>
  <w:num w:numId="9">
    <w:abstractNumId w:val="5"/>
  </w:num>
  <w:num w:numId="10">
    <w:abstractNumId w:val="9"/>
  </w:num>
  <w:num w:numId="11">
    <w:abstractNumId w:val="1"/>
  </w:num>
  <w:num w:numId="12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E55"/>
    <w:rsid w:val="0000623D"/>
    <w:rsid w:val="000109CF"/>
    <w:rsid w:val="00011106"/>
    <w:rsid w:val="00013E09"/>
    <w:rsid w:val="00014516"/>
    <w:rsid w:val="000202FB"/>
    <w:rsid w:val="00020AC9"/>
    <w:rsid w:val="00026F78"/>
    <w:rsid w:val="00030984"/>
    <w:rsid w:val="000322FE"/>
    <w:rsid w:val="00033397"/>
    <w:rsid w:val="00040095"/>
    <w:rsid w:val="00042AA1"/>
    <w:rsid w:val="00045A0E"/>
    <w:rsid w:val="00045CE2"/>
    <w:rsid w:val="00047B8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2973"/>
    <w:rsid w:val="000742F4"/>
    <w:rsid w:val="0007441A"/>
    <w:rsid w:val="0007497D"/>
    <w:rsid w:val="00080512"/>
    <w:rsid w:val="000909F7"/>
    <w:rsid w:val="0009222E"/>
    <w:rsid w:val="00092C92"/>
    <w:rsid w:val="00092E3F"/>
    <w:rsid w:val="000940D3"/>
    <w:rsid w:val="00097F48"/>
    <w:rsid w:val="000A0C3B"/>
    <w:rsid w:val="000A2421"/>
    <w:rsid w:val="000A2AC4"/>
    <w:rsid w:val="000A365D"/>
    <w:rsid w:val="000A68F3"/>
    <w:rsid w:val="000B3335"/>
    <w:rsid w:val="000B3DD6"/>
    <w:rsid w:val="000B505F"/>
    <w:rsid w:val="000B541D"/>
    <w:rsid w:val="000B61A8"/>
    <w:rsid w:val="000B61FB"/>
    <w:rsid w:val="000C47C3"/>
    <w:rsid w:val="000C4943"/>
    <w:rsid w:val="000D4D29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60B"/>
    <w:rsid w:val="000F7FDF"/>
    <w:rsid w:val="001007A7"/>
    <w:rsid w:val="00101DA5"/>
    <w:rsid w:val="00104BC6"/>
    <w:rsid w:val="001064E6"/>
    <w:rsid w:val="00114E2C"/>
    <w:rsid w:val="0011502F"/>
    <w:rsid w:val="001176CA"/>
    <w:rsid w:val="00117BAA"/>
    <w:rsid w:val="0012047E"/>
    <w:rsid w:val="00121103"/>
    <w:rsid w:val="001319B9"/>
    <w:rsid w:val="00133525"/>
    <w:rsid w:val="00135936"/>
    <w:rsid w:val="00135FBA"/>
    <w:rsid w:val="00137580"/>
    <w:rsid w:val="0013765A"/>
    <w:rsid w:val="00152AC8"/>
    <w:rsid w:val="00155765"/>
    <w:rsid w:val="00156DED"/>
    <w:rsid w:val="0015779C"/>
    <w:rsid w:val="00161EBB"/>
    <w:rsid w:val="001622BE"/>
    <w:rsid w:val="0016297E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84BD1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C21C3"/>
    <w:rsid w:val="001C2DA9"/>
    <w:rsid w:val="001C5802"/>
    <w:rsid w:val="001D02C2"/>
    <w:rsid w:val="001D1470"/>
    <w:rsid w:val="001D3D68"/>
    <w:rsid w:val="001D4E53"/>
    <w:rsid w:val="001D5A17"/>
    <w:rsid w:val="001D7AF6"/>
    <w:rsid w:val="001E5B43"/>
    <w:rsid w:val="001E5CB6"/>
    <w:rsid w:val="001E76DE"/>
    <w:rsid w:val="001F0073"/>
    <w:rsid w:val="001F05A2"/>
    <w:rsid w:val="001F0C1D"/>
    <w:rsid w:val="001F1132"/>
    <w:rsid w:val="001F168B"/>
    <w:rsid w:val="001F1D06"/>
    <w:rsid w:val="001F55D5"/>
    <w:rsid w:val="001F7DCD"/>
    <w:rsid w:val="0020216A"/>
    <w:rsid w:val="00204648"/>
    <w:rsid w:val="0020766A"/>
    <w:rsid w:val="002119C8"/>
    <w:rsid w:val="00213121"/>
    <w:rsid w:val="00216B81"/>
    <w:rsid w:val="00217CDE"/>
    <w:rsid w:val="002242B0"/>
    <w:rsid w:val="00232B38"/>
    <w:rsid w:val="002347A2"/>
    <w:rsid w:val="0024128B"/>
    <w:rsid w:val="002433C7"/>
    <w:rsid w:val="002434E8"/>
    <w:rsid w:val="002450A4"/>
    <w:rsid w:val="00247926"/>
    <w:rsid w:val="00251DDD"/>
    <w:rsid w:val="00261B7C"/>
    <w:rsid w:val="0026424E"/>
    <w:rsid w:val="002675F0"/>
    <w:rsid w:val="002703CC"/>
    <w:rsid w:val="0027160A"/>
    <w:rsid w:val="00271C96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5C9"/>
    <w:rsid w:val="002946A1"/>
    <w:rsid w:val="00297D96"/>
    <w:rsid w:val="002A1942"/>
    <w:rsid w:val="002A2A03"/>
    <w:rsid w:val="002A4482"/>
    <w:rsid w:val="002A57D0"/>
    <w:rsid w:val="002B2E81"/>
    <w:rsid w:val="002B3652"/>
    <w:rsid w:val="002B471B"/>
    <w:rsid w:val="002B49FA"/>
    <w:rsid w:val="002B5F5A"/>
    <w:rsid w:val="002B6339"/>
    <w:rsid w:val="002C1BD3"/>
    <w:rsid w:val="002C5D28"/>
    <w:rsid w:val="002C6382"/>
    <w:rsid w:val="002C69EE"/>
    <w:rsid w:val="002C7667"/>
    <w:rsid w:val="002D2FB2"/>
    <w:rsid w:val="002D30A9"/>
    <w:rsid w:val="002D61E3"/>
    <w:rsid w:val="002D61F5"/>
    <w:rsid w:val="002D6E4D"/>
    <w:rsid w:val="002E00EE"/>
    <w:rsid w:val="002E3933"/>
    <w:rsid w:val="002E3993"/>
    <w:rsid w:val="002E4671"/>
    <w:rsid w:val="002E58CA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13A8"/>
    <w:rsid w:val="003137DA"/>
    <w:rsid w:val="003164A2"/>
    <w:rsid w:val="003172DC"/>
    <w:rsid w:val="00317DA6"/>
    <w:rsid w:val="0032225C"/>
    <w:rsid w:val="00324EE9"/>
    <w:rsid w:val="00325598"/>
    <w:rsid w:val="00327DF5"/>
    <w:rsid w:val="00333AB7"/>
    <w:rsid w:val="00335A5F"/>
    <w:rsid w:val="0034052F"/>
    <w:rsid w:val="0034056C"/>
    <w:rsid w:val="00342AC6"/>
    <w:rsid w:val="0034301D"/>
    <w:rsid w:val="003444E2"/>
    <w:rsid w:val="00351D98"/>
    <w:rsid w:val="00353AFA"/>
    <w:rsid w:val="0035462D"/>
    <w:rsid w:val="00355CF0"/>
    <w:rsid w:val="00356B73"/>
    <w:rsid w:val="00357CAB"/>
    <w:rsid w:val="00361F25"/>
    <w:rsid w:val="00365A47"/>
    <w:rsid w:val="00371C90"/>
    <w:rsid w:val="003765B8"/>
    <w:rsid w:val="003772E9"/>
    <w:rsid w:val="00377353"/>
    <w:rsid w:val="00382993"/>
    <w:rsid w:val="00386729"/>
    <w:rsid w:val="00392161"/>
    <w:rsid w:val="003926D8"/>
    <w:rsid w:val="00396C5D"/>
    <w:rsid w:val="003A0483"/>
    <w:rsid w:val="003A104C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C7921"/>
    <w:rsid w:val="003D1219"/>
    <w:rsid w:val="003D2C99"/>
    <w:rsid w:val="003D3FA9"/>
    <w:rsid w:val="003D5B7E"/>
    <w:rsid w:val="003D5F84"/>
    <w:rsid w:val="003D63F1"/>
    <w:rsid w:val="003E3218"/>
    <w:rsid w:val="003E6202"/>
    <w:rsid w:val="003E7753"/>
    <w:rsid w:val="003F0C6B"/>
    <w:rsid w:val="003F15CD"/>
    <w:rsid w:val="003F5632"/>
    <w:rsid w:val="003F6ACE"/>
    <w:rsid w:val="003F788E"/>
    <w:rsid w:val="004015F8"/>
    <w:rsid w:val="00403924"/>
    <w:rsid w:val="00403E33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269B1"/>
    <w:rsid w:val="00430996"/>
    <w:rsid w:val="00432F60"/>
    <w:rsid w:val="004345EC"/>
    <w:rsid w:val="00434AD6"/>
    <w:rsid w:val="00441C14"/>
    <w:rsid w:val="00442674"/>
    <w:rsid w:val="00444E71"/>
    <w:rsid w:val="0045507B"/>
    <w:rsid w:val="00457D03"/>
    <w:rsid w:val="004621B2"/>
    <w:rsid w:val="00463240"/>
    <w:rsid w:val="00466EED"/>
    <w:rsid w:val="0046781D"/>
    <w:rsid w:val="0047125D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D5"/>
    <w:rsid w:val="004826A9"/>
    <w:rsid w:val="004837CA"/>
    <w:rsid w:val="004843F2"/>
    <w:rsid w:val="004872AA"/>
    <w:rsid w:val="00490441"/>
    <w:rsid w:val="004A2AA8"/>
    <w:rsid w:val="004A2D47"/>
    <w:rsid w:val="004A4E30"/>
    <w:rsid w:val="004A5DB3"/>
    <w:rsid w:val="004A69CF"/>
    <w:rsid w:val="004A7E2A"/>
    <w:rsid w:val="004B0354"/>
    <w:rsid w:val="004B1648"/>
    <w:rsid w:val="004B1751"/>
    <w:rsid w:val="004B52BA"/>
    <w:rsid w:val="004B5C7F"/>
    <w:rsid w:val="004B6E25"/>
    <w:rsid w:val="004C15E6"/>
    <w:rsid w:val="004C1601"/>
    <w:rsid w:val="004C19B3"/>
    <w:rsid w:val="004C3DE7"/>
    <w:rsid w:val="004C4B7A"/>
    <w:rsid w:val="004C602D"/>
    <w:rsid w:val="004C7164"/>
    <w:rsid w:val="004D2592"/>
    <w:rsid w:val="004D3578"/>
    <w:rsid w:val="004D495A"/>
    <w:rsid w:val="004D49B1"/>
    <w:rsid w:val="004D5ADE"/>
    <w:rsid w:val="004E213A"/>
    <w:rsid w:val="004E4A6D"/>
    <w:rsid w:val="004E68A7"/>
    <w:rsid w:val="004F0988"/>
    <w:rsid w:val="004F3340"/>
    <w:rsid w:val="004F3E3D"/>
    <w:rsid w:val="004F5111"/>
    <w:rsid w:val="004F7DEF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7339"/>
    <w:rsid w:val="00517727"/>
    <w:rsid w:val="005203B8"/>
    <w:rsid w:val="00523D73"/>
    <w:rsid w:val="00524B7D"/>
    <w:rsid w:val="00525649"/>
    <w:rsid w:val="00526096"/>
    <w:rsid w:val="005303AA"/>
    <w:rsid w:val="005322DC"/>
    <w:rsid w:val="0053388B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297"/>
    <w:rsid w:val="0054772A"/>
    <w:rsid w:val="00550923"/>
    <w:rsid w:val="00553BDA"/>
    <w:rsid w:val="0055584B"/>
    <w:rsid w:val="00557F4F"/>
    <w:rsid w:val="00560D89"/>
    <w:rsid w:val="00562E2C"/>
    <w:rsid w:val="00565087"/>
    <w:rsid w:val="005673C3"/>
    <w:rsid w:val="00570662"/>
    <w:rsid w:val="00570B7D"/>
    <w:rsid w:val="00572E14"/>
    <w:rsid w:val="0058417E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40BD"/>
    <w:rsid w:val="005B4516"/>
    <w:rsid w:val="005C0B3C"/>
    <w:rsid w:val="005C4580"/>
    <w:rsid w:val="005D0772"/>
    <w:rsid w:val="005D2E01"/>
    <w:rsid w:val="005D7526"/>
    <w:rsid w:val="005E22E0"/>
    <w:rsid w:val="005E69AE"/>
    <w:rsid w:val="005F74B7"/>
    <w:rsid w:val="005F7738"/>
    <w:rsid w:val="00600542"/>
    <w:rsid w:val="00600D57"/>
    <w:rsid w:val="00602850"/>
    <w:rsid w:val="00602AEA"/>
    <w:rsid w:val="006054D7"/>
    <w:rsid w:val="006073EA"/>
    <w:rsid w:val="00607E3C"/>
    <w:rsid w:val="00611E6B"/>
    <w:rsid w:val="00613DF8"/>
    <w:rsid w:val="00614FDF"/>
    <w:rsid w:val="006155FF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543D"/>
    <w:rsid w:val="0063583B"/>
    <w:rsid w:val="006365C9"/>
    <w:rsid w:val="00636EAA"/>
    <w:rsid w:val="00637D9E"/>
    <w:rsid w:val="0064092F"/>
    <w:rsid w:val="006435FD"/>
    <w:rsid w:val="00644A76"/>
    <w:rsid w:val="00647114"/>
    <w:rsid w:val="006521E0"/>
    <w:rsid w:val="006528E0"/>
    <w:rsid w:val="0065560D"/>
    <w:rsid w:val="00662106"/>
    <w:rsid w:val="0066653C"/>
    <w:rsid w:val="006668F5"/>
    <w:rsid w:val="006678E1"/>
    <w:rsid w:val="00676593"/>
    <w:rsid w:val="006810ED"/>
    <w:rsid w:val="00682A6B"/>
    <w:rsid w:val="006847A0"/>
    <w:rsid w:val="00684872"/>
    <w:rsid w:val="00686017"/>
    <w:rsid w:val="00693AA6"/>
    <w:rsid w:val="006956F0"/>
    <w:rsid w:val="006A1ACA"/>
    <w:rsid w:val="006A2134"/>
    <w:rsid w:val="006A2396"/>
    <w:rsid w:val="006A2C3D"/>
    <w:rsid w:val="006A323F"/>
    <w:rsid w:val="006A6D4D"/>
    <w:rsid w:val="006A7137"/>
    <w:rsid w:val="006A754B"/>
    <w:rsid w:val="006B30D0"/>
    <w:rsid w:val="006B3BD9"/>
    <w:rsid w:val="006B4526"/>
    <w:rsid w:val="006B55D4"/>
    <w:rsid w:val="006B659D"/>
    <w:rsid w:val="006C228A"/>
    <w:rsid w:val="006C3D95"/>
    <w:rsid w:val="006C54EF"/>
    <w:rsid w:val="006D3173"/>
    <w:rsid w:val="006D7B72"/>
    <w:rsid w:val="006D7EF2"/>
    <w:rsid w:val="006E1833"/>
    <w:rsid w:val="006E5C86"/>
    <w:rsid w:val="006F5F8C"/>
    <w:rsid w:val="00703E5A"/>
    <w:rsid w:val="0070556D"/>
    <w:rsid w:val="00706FEF"/>
    <w:rsid w:val="007114D4"/>
    <w:rsid w:val="00713C44"/>
    <w:rsid w:val="00714BC8"/>
    <w:rsid w:val="0071583C"/>
    <w:rsid w:val="0071715B"/>
    <w:rsid w:val="00717374"/>
    <w:rsid w:val="00725919"/>
    <w:rsid w:val="00726CF3"/>
    <w:rsid w:val="00731F4B"/>
    <w:rsid w:val="00734A5B"/>
    <w:rsid w:val="00736266"/>
    <w:rsid w:val="0074026F"/>
    <w:rsid w:val="007429F6"/>
    <w:rsid w:val="00743D8B"/>
    <w:rsid w:val="00743FC9"/>
    <w:rsid w:val="00744A77"/>
    <w:rsid w:val="00744AB4"/>
    <w:rsid w:val="00744E76"/>
    <w:rsid w:val="007454B3"/>
    <w:rsid w:val="00746614"/>
    <w:rsid w:val="00747CF6"/>
    <w:rsid w:val="00747F2C"/>
    <w:rsid w:val="00751EAE"/>
    <w:rsid w:val="00752198"/>
    <w:rsid w:val="00753809"/>
    <w:rsid w:val="00753881"/>
    <w:rsid w:val="007551EB"/>
    <w:rsid w:val="00755F93"/>
    <w:rsid w:val="007668BD"/>
    <w:rsid w:val="00771F2B"/>
    <w:rsid w:val="00772FB5"/>
    <w:rsid w:val="00773E20"/>
    <w:rsid w:val="00774DA4"/>
    <w:rsid w:val="00776519"/>
    <w:rsid w:val="00781F0F"/>
    <w:rsid w:val="00782AB9"/>
    <w:rsid w:val="007877F7"/>
    <w:rsid w:val="00796D43"/>
    <w:rsid w:val="007972E9"/>
    <w:rsid w:val="007A093E"/>
    <w:rsid w:val="007A2285"/>
    <w:rsid w:val="007A71CD"/>
    <w:rsid w:val="007B22B1"/>
    <w:rsid w:val="007B2327"/>
    <w:rsid w:val="007B5DD5"/>
    <w:rsid w:val="007B600E"/>
    <w:rsid w:val="007B6528"/>
    <w:rsid w:val="007C7D6D"/>
    <w:rsid w:val="007D2DD2"/>
    <w:rsid w:val="007D5FF7"/>
    <w:rsid w:val="007E043F"/>
    <w:rsid w:val="007E2C5C"/>
    <w:rsid w:val="007E559C"/>
    <w:rsid w:val="007E5AE9"/>
    <w:rsid w:val="007F0F4A"/>
    <w:rsid w:val="007F217A"/>
    <w:rsid w:val="007F2779"/>
    <w:rsid w:val="007F27E2"/>
    <w:rsid w:val="008000C9"/>
    <w:rsid w:val="008028A4"/>
    <w:rsid w:val="00804482"/>
    <w:rsid w:val="00813076"/>
    <w:rsid w:val="00813BA9"/>
    <w:rsid w:val="0081723D"/>
    <w:rsid w:val="00820B25"/>
    <w:rsid w:val="008214C4"/>
    <w:rsid w:val="00827D27"/>
    <w:rsid w:val="00827EA2"/>
    <w:rsid w:val="00830747"/>
    <w:rsid w:val="00834916"/>
    <w:rsid w:val="0083543E"/>
    <w:rsid w:val="00841CB2"/>
    <w:rsid w:val="0085354F"/>
    <w:rsid w:val="00855805"/>
    <w:rsid w:val="008564ED"/>
    <w:rsid w:val="00857763"/>
    <w:rsid w:val="00857DED"/>
    <w:rsid w:val="008655B7"/>
    <w:rsid w:val="00871F31"/>
    <w:rsid w:val="0087377F"/>
    <w:rsid w:val="00875600"/>
    <w:rsid w:val="008768CA"/>
    <w:rsid w:val="008779A7"/>
    <w:rsid w:val="00880482"/>
    <w:rsid w:val="00883E90"/>
    <w:rsid w:val="00886D52"/>
    <w:rsid w:val="0089062C"/>
    <w:rsid w:val="008914E6"/>
    <w:rsid w:val="00891C35"/>
    <w:rsid w:val="00894F5A"/>
    <w:rsid w:val="00895220"/>
    <w:rsid w:val="0089731D"/>
    <w:rsid w:val="008975F5"/>
    <w:rsid w:val="0089786F"/>
    <w:rsid w:val="008A32F4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56A1"/>
    <w:rsid w:val="008C5A3C"/>
    <w:rsid w:val="008C71B1"/>
    <w:rsid w:val="008C74C8"/>
    <w:rsid w:val="008D5927"/>
    <w:rsid w:val="008E68C8"/>
    <w:rsid w:val="008E7986"/>
    <w:rsid w:val="008F083C"/>
    <w:rsid w:val="008F3B78"/>
    <w:rsid w:val="008F41AD"/>
    <w:rsid w:val="008F45AF"/>
    <w:rsid w:val="008F626A"/>
    <w:rsid w:val="008F64D0"/>
    <w:rsid w:val="00900F99"/>
    <w:rsid w:val="0090271F"/>
    <w:rsid w:val="00902E23"/>
    <w:rsid w:val="0090416C"/>
    <w:rsid w:val="0091018D"/>
    <w:rsid w:val="00910EB0"/>
    <w:rsid w:val="009114D7"/>
    <w:rsid w:val="0091348E"/>
    <w:rsid w:val="00916017"/>
    <w:rsid w:val="00916D73"/>
    <w:rsid w:val="00917CCB"/>
    <w:rsid w:val="00921B42"/>
    <w:rsid w:val="00921E71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C9E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338D"/>
    <w:rsid w:val="00965947"/>
    <w:rsid w:val="009716B5"/>
    <w:rsid w:val="009748CC"/>
    <w:rsid w:val="00982E29"/>
    <w:rsid w:val="00983D08"/>
    <w:rsid w:val="00984404"/>
    <w:rsid w:val="00984AA9"/>
    <w:rsid w:val="00986DFB"/>
    <w:rsid w:val="00986F16"/>
    <w:rsid w:val="00987F2C"/>
    <w:rsid w:val="00990B3B"/>
    <w:rsid w:val="009929FF"/>
    <w:rsid w:val="009B1E17"/>
    <w:rsid w:val="009B373D"/>
    <w:rsid w:val="009C54F7"/>
    <w:rsid w:val="009D2135"/>
    <w:rsid w:val="009D38F9"/>
    <w:rsid w:val="009D40A0"/>
    <w:rsid w:val="009D463A"/>
    <w:rsid w:val="009D5C3A"/>
    <w:rsid w:val="009E0DD5"/>
    <w:rsid w:val="009E2A1B"/>
    <w:rsid w:val="009E462B"/>
    <w:rsid w:val="009F001E"/>
    <w:rsid w:val="009F0AF3"/>
    <w:rsid w:val="009F0FC6"/>
    <w:rsid w:val="009F37B7"/>
    <w:rsid w:val="009F3B18"/>
    <w:rsid w:val="009F5E43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4CD"/>
    <w:rsid w:val="00A21E4F"/>
    <w:rsid w:val="00A22B93"/>
    <w:rsid w:val="00A24097"/>
    <w:rsid w:val="00A26956"/>
    <w:rsid w:val="00A3100D"/>
    <w:rsid w:val="00A36A9B"/>
    <w:rsid w:val="00A40682"/>
    <w:rsid w:val="00A429FD"/>
    <w:rsid w:val="00A44812"/>
    <w:rsid w:val="00A44DE3"/>
    <w:rsid w:val="00A46291"/>
    <w:rsid w:val="00A46C3B"/>
    <w:rsid w:val="00A504EC"/>
    <w:rsid w:val="00A5330E"/>
    <w:rsid w:val="00A536F4"/>
    <w:rsid w:val="00A53724"/>
    <w:rsid w:val="00A612AD"/>
    <w:rsid w:val="00A6152B"/>
    <w:rsid w:val="00A625A6"/>
    <w:rsid w:val="00A62CC4"/>
    <w:rsid w:val="00A67816"/>
    <w:rsid w:val="00A7175A"/>
    <w:rsid w:val="00A73129"/>
    <w:rsid w:val="00A75621"/>
    <w:rsid w:val="00A82055"/>
    <w:rsid w:val="00A82346"/>
    <w:rsid w:val="00A83518"/>
    <w:rsid w:val="00A86AFC"/>
    <w:rsid w:val="00A87AE8"/>
    <w:rsid w:val="00A90778"/>
    <w:rsid w:val="00A92BA1"/>
    <w:rsid w:val="00A92E7C"/>
    <w:rsid w:val="00A942D0"/>
    <w:rsid w:val="00AA00A5"/>
    <w:rsid w:val="00AA1FB5"/>
    <w:rsid w:val="00AA3724"/>
    <w:rsid w:val="00AB0484"/>
    <w:rsid w:val="00AB1518"/>
    <w:rsid w:val="00AB2094"/>
    <w:rsid w:val="00AB2B34"/>
    <w:rsid w:val="00AB3B81"/>
    <w:rsid w:val="00AB4E74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797"/>
    <w:rsid w:val="00AE3846"/>
    <w:rsid w:val="00AE558B"/>
    <w:rsid w:val="00AE764B"/>
    <w:rsid w:val="00AF133E"/>
    <w:rsid w:val="00AF3857"/>
    <w:rsid w:val="00AF4AA4"/>
    <w:rsid w:val="00AF5B46"/>
    <w:rsid w:val="00AF7AB0"/>
    <w:rsid w:val="00B04616"/>
    <w:rsid w:val="00B05D02"/>
    <w:rsid w:val="00B06D80"/>
    <w:rsid w:val="00B105EF"/>
    <w:rsid w:val="00B14734"/>
    <w:rsid w:val="00B14FC1"/>
    <w:rsid w:val="00B150E6"/>
    <w:rsid w:val="00B15449"/>
    <w:rsid w:val="00B164A3"/>
    <w:rsid w:val="00B17B75"/>
    <w:rsid w:val="00B208BA"/>
    <w:rsid w:val="00B218B8"/>
    <w:rsid w:val="00B231E1"/>
    <w:rsid w:val="00B24006"/>
    <w:rsid w:val="00B2629A"/>
    <w:rsid w:val="00B30350"/>
    <w:rsid w:val="00B318E4"/>
    <w:rsid w:val="00B345DF"/>
    <w:rsid w:val="00B35505"/>
    <w:rsid w:val="00B42A9D"/>
    <w:rsid w:val="00B4376F"/>
    <w:rsid w:val="00B4679C"/>
    <w:rsid w:val="00B50292"/>
    <w:rsid w:val="00B51CDC"/>
    <w:rsid w:val="00B53267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3086"/>
    <w:rsid w:val="00B94BAF"/>
    <w:rsid w:val="00B97D6A"/>
    <w:rsid w:val="00BA19ED"/>
    <w:rsid w:val="00BA300B"/>
    <w:rsid w:val="00BA4B8D"/>
    <w:rsid w:val="00BB4779"/>
    <w:rsid w:val="00BB75F0"/>
    <w:rsid w:val="00BC0F7D"/>
    <w:rsid w:val="00BC2989"/>
    <w:rsid w:val="00BC36E7"/>
    <w:rsid w:val="00BC4461"/>
    <w:rsid w:val="00BD0172"/>
    <w:rsid w:val="00BD0A99"/>
    <w:rsid w:val="00BD24FF"/>
    <w:rsid w:val="00BD5628"/>
    <w:rsid w:val="00BE2532"/>
    <w:rsid w:val="00BE3255"/>
    <w:rsid w:val="00BF128E"/>
    <w:rsid w:val="00BF3FE4"/>
    <w:rsid w:val="00BF4C3B"/>
    <w:rsid w:val="00BF5998"/>
    <w:rsid w:val="00BF6A1B"/>
    <w:rsid w:val="00C01596"/>
    <w:rsid w:val="00C02C0B"/>
    <w:rsid w:val="00C0382F"/>
    <w:rsid w:val="00C11580"/>
    <w:rsid w:val="00C1199E"/>
    <w:rsid w:val="00C124A0"/>
    <w:rsid w:val="00C131E6"/>
    <w:rsid w:val="00C1496A"/>
    <w:rsid w:val="00C22ACF"/>
    <w:rsid w:val="00C26949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477BA"/>
    <w:rsid w:val="00C511DD"/>
    <w:rsid w:val="00C5150C"/>
    <w:rsid w:val="00C524F4"/>
    <w:rsid w:val="00C54839"/>
    <w:rsid w:val="00C54C23"/>
    <w:rsid w:val="00C563B5"/>
    <w:rsid w:val="00C575E9"/>
    <w:rsid w:val="00C64587"/>
    <w:rsid w:val="00C671BB"/>
    <w:rsid w:val="00C71329"/>
    <w:rsid w:val="00C71DA1"/>
    <w:rsid w:val="00C7217D"/>
    <w:rsid w:val="00C72833"/>
    <w:rsid w:val="00C80C12"/>
    <w:rsid w:val="00C80F1D"/>
    <w:rsid w:val="00C87227"/>
    <w:rsid w:val="00C91CE2"/>
    <w:rsid w:val="00C9252F"/>
    <w:rsid w:val="00C93F40"/>
    <w:rsid w:val="00C94AAB"/>
    <w:rsid w:val="00C97B9B"/>
    <w:rsid w:val="00CA1FA7"/>
    <w:rsid w:val="00CA3D0C"/>
    <w:rsid w:val="00CA722E"/>
    <w:rsid w:val="00CB05F4"/>
    <w:rsid w:val="00CB1111"/>
    <w:rsid w:val="00CB23E6"/>
    <w:rsid w:val="00CB2425"/>
    <w:rsid w:val="00CB582F"/>
    <w:rsid w:val="00CB717E"/>
    <w:rsid w:val="00CC0364"/>
    <w:rsid w:val="00CC2401"/>
    <w:rsid w:val="00CC4146"/>
    <w:rsid w:val="00CC53DB"/>
    <w:rsid w:val="00CC6588"/>
    <w:rsid w:val="00CD25A6"/>
    <w:rsid w:val="00CD4020"/>
    <w:rsid w:val="00CD604C"/>
    <w:rsid w:val="00CE13AF"/>
    <w:rsid w:val="00CE2F48"/>
    <w:rsid w:val="00CE6DD7"/>
    <w:rsid w:val="00CF20E3"/>
    <w:rsid w:val="00CF4D0D"/>
    <w:rsid w:val="00CF5288"/>
    <w:rsid w:val="00CF65B5"/>
    <w:rsid w:val="00CF699A"/>
    <w:rsid w:val="00CF7829"/>
    <w:rsid w:val="00D00C33"/>
    <w:rsid w:val="00D0314D"/>
    <w:rsid w:val="00D03C06"/>
    <w:rsid w:val="00D0578C"/>
    <w:rsid w:val="00D06559"/>
    <w:rsid w:val="00D07C1B"/>
    <w:rsid w:val="00D1371E"/>
    <w:rsid w:val="00D14617"/>
    <w:rsid w:val="00D227AE"/>
    <w:rsid w:val="00D23897"/>
    <w:rsid w:val="00D238DB"/>
    <w:rsid w:val="00D3013B"/>
    <w:rsid w:val="00D306E6"/>
    <w:rsid w:val="00D309CC"/>
    <w:rsid w:val="00D35C6E"/>
    <w:rsid w:val="00D364EA"/>
    <w:rsid w:val="00D463BE"/>
    <w:rsid w:val="00D463D6"/>
    <w:rsid w:val="00D46431"/>
    <w:rsid w:val="00D51D49"/>
    <w:rsid w:val="00D56A52"/>
    <w:rsid w:val="00D57055"/>
    <w:rsid w:val="00D57972"/>
    <w:rsid w:val="00D62664"/>
    <w:rsid w:val="00D6518C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413D"/>
    <w:rsid w:val="00DA438A"/>
    <w:rsid w:val="00DA5A52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309B"/>
    <w:rsid w:val="00DC3B4D"/>
    <w:rsid w:val="00DC4163"/>
    <w:rsid w:val="00DC4DA2"/>
    <w:rsid w:val="00DC50F4"/>
    <w:rsid w:val="00DD4C17"/>
    <w:rsid w:val="00DD52B7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E0718F"/>
    <w:rsid w:val="00E1178B"/>
    <w:rsid w:val="00E16509"/>
    <w:rsid w:val="00E200B7"/>
    <w:rsid w:val="00E20C47"/>
    <w:rsid w:val="00E22CCA"/>
    <w:rsid w:val="00E234E2"/>
    <w:rsid w:val="00E2413E"/>
    <w:rsid w:val="00E25D99"/>
    <w:rsid w:val="00E2793D"/>
    <w:rsid w:val="00E30624"/>
    <w:rsid w:val="00E30CF2"/>
    <w:rsid w:val="00E312BE"/>
    <w:rsid w:val="00E31F9C"/>
    <w:rsid w:val="00E33387"/>
    <w:rsid w:val="00E335EE"/>
    <w:rsid w:val="00E33F43"/>
    <w:rsid w:val="00E357E3"/>
    <w:rsid w:val="00E3768B"/>
    <w:rsid w:val="00E40520"/>
    <w:rsid w:val="00E42812"/>
    <w:rsid w:val="00E43FA4"/>
    <w:rsid w:val="00E44582"/>
    <w:rsid w:val="00E50162"/>
    <w:rsid w:val="00E52814"/>
    <w:rsid w:val="00E55A7D"/>
    <w:rsid w:val="00E55D33"/>
    <w:rsid w:val="00E56008"/>
    <w:rsid w:val="00E61FCF"/>
    <w:rsid w:val="00E642A2"/>
    <w:rsid w:val="00E64596"/>
    <w:rsid w:val="00E67FE3"/>
    <w:rsid w:val="00E71380"/>
    <w:rsid w:val="00E72324"/>
    <w:rsid w:val="00E72ABE"/>
    <w:rsid w:val="00E72D45"/>
    <w:rsid w:val="00E74333"/>
    <w:rsid w:val="00E74783"/>
    <w:rsid w:val="00E7686F"/>
    <w:rsid w:val="00E77645"/>
    <w:rsid w:val="00E8245D"/>
    <w:rsid w:val="00E82E78"/>
    <w:rsid w:val="00E83162"/>
    <w:rsid w:val="00E85336"/>
    <w:rsid w:val="00E85920"/>
    <w:rsid w:val="00E91B77"/>
    <w:rsid w:val="00E91E55"/>
    <w:rsid w:val="00E96D1A"/>
    <w:rsid w:val="00EA212F"/>
    <w:rsid w:val="00EA49EC"/>
    <w:rsid w:val="00EA5123"/>
    <w:rsid w:val="00EA78C3"/>
    <w:rsid w:val="00EB060D"/>
    <w:rsid w:val="00EB1E4E"/>
    <w:rsid w:val="00EB29D5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6914"/>
    <w:rsid w:val="00EF70F3"/>
    <w:rsid w:val="00F025A2"/>
    <w:rsid w:val="00F0387D"/>
    <w:rsid w:val="00F04712"/>
    <w:rsid w:val="00F04CA9"/>
    <w:rsid w:val="00F05A9A"/>
    <w:rsid w:val="00F05E68"/>
    <w:rsid w:val="00F06F13"/>
    <w:rsid w:val="00F10C13"/>
    <w:rsid w:val="00F11797"/>
    <w:rsid w:val="00F139DD"/>
    <w:rsid w:val="00F164A5"/>
    <w:rsid w:val="00F2012F"/>
    <w:rsid w:val="00F21311"/>
    <w:rsid w:val="00F22EC7"/>
    <w:rsid w:val="00F235D4"/>
    <w:rsid w:val="00F257E9"/>
    <w:rsid w:val="00F273A7"/>
    <w:rsid w:val="00F301AE"/>
    <w:rsid w:val="00F325C8"/>
    <w:rsid w:val="00F35AB6"/>
    <w:rsid w:val="00F462A0"/>
    <w:rsid w:val="00F479E3"/>
    <w:rsid w:val="00F51B2A"/>
    <w:rsid w:val="00F52DA4"/>
    <w:rsid w:val="00F5383E"/>
    <w:rsid w:val="00F53D32"/>
    <w:rsid w:val="00F554C0"/>
    <w:rsid w:val="00F62AEB"/>
    <w:rsid w:val="00F653B8"/>
    <w:rsid w:val="00F70647"/>
    <w:rsid w:val="00F726BB"/>
    <w:rsid w:val="00F73306"/>
    <w:rsid w:val="00F7495C"/>
    <w:rsid w:val="00F81329"/>
    <w:rsid w:val="00F82B63"/>
    <w:rsid w:val="00F83CC5"/>
    <w:rsid w:val="00F87D29"/>
    <w:rsid w:val="00F90DD7"/>
    <w:rsid w:val="00F92808"/>
    <w:rsid w:val="00F92A73"/>
    <w:rsid w:val="00FA0FE9"/>
    <w:rsid w:val="00FA1266"/>
    <w:rsid w:val="00FA3C65"/>
    <w:rsid w:val="00FA67A0"/>
    <w:rsid w:val="00FB5750"/>
    <w:rsid w:val="00FC1192"/>
    <w:rsid w:val="00FC679B"/>
    <w:rsid w:val="00FC6CC7"/>
    <w:rsid w:val="00FC7F4C"/>
    <w:rsid w:val="00FD600B"/>
    <w:rsid w:val="00FD7F67"/>
    <w:rsid w:val="00FE2102"/>
    <w:rsid w:val="00FE2470"/>
    <w:rsid w:val="00FE283A"/>
    <w:rsid w:val="00FE30ED"/>
    <w:rsid w:val="00FE663F"/>
    <w:rsid w:val="00FF202F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  <w15:docId w15:val="{B024E753-9672-4C60-BE00-DF5BB36E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1176CA"/>
    <w:rPr>
      <w:rFonts w:ascii="Arial" w:hAnsi="Arial"/>
      <w:b/>
      <w:i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Petri J. Vasenkari (Nokia)</dc:creator>
  <cp:lastModifiedBy>Petri J. Vasenkari (Nokia)</cp:lastModifiedBy>
  <cp:revision>50</cp:revision>
  <cp:lastPrinted>2019-02-25T14:05:00Z</cp:lastPrinted>
  <dcterms:created xsi:type="dcterms:W3CDTF">2023-02-14T12:07:00Z</dcterms:created>
  <dcterms:modified xsi:type="dcterms:W3CDTF">2023-02-17T07:48:00Z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